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12" w:rsidRDefault="00166C12" w:rsidP="0068396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查卫生加分表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2130"/>
        <w:gridCol w:w="2131"/>
        <w:gridCol w:w="2131"/>
      </w:tblGrid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班级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加分原因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建议加分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05-2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李阳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组织者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信息</w:t>
            </w:r>
            <w:r w:rsidRPr="00B47B05">
              <w:rPr>
                <w:kern w:val="0"/>
                <w:sz w:val="20"/>
                <w:szCs w:val="21"/>
              </w:rPr>
              <w:t>06-1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张鹏飞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信息</w:t>
            </w:r>
            <w:r w:rsidRPr="00B47B05">
              <w:rPr>
                <w:kern w:val="0"/>
                <w:sz w:val="20"/>
                <w:szCs w:val="21"/>
              </w:rPr>
              <w:t>06-1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季桂峰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rFonts w:ascii="宋体"/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信息</w:t>
            </w:r>
            <w:r w:rsidRPr="00B47B05">
              <w:rPr>
                <w:kern w:val="0"/>
                <w:sz w:val="20"/>
                <w:szCs w:val="21"/>
              </w:rPr>
              <w:t>06-1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武纬华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rFonts w:ascii="宋体"/>
                <w:kern w:val="0"/>
                <w:sz w:val="20"/>
                <w:szCs w:val="21"/>
              </w:rPr>
            </w:pP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rFonts w:ascii="宋体" w:hAnsi="宋体"/>
                <w:kern w:val="0"/>
                <w:sz w:val="20"/>
                <w:szCs w:val="21"/>
              </w:rPr>
              <w:t>06-1</w:t>
            </w: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刘磊磊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rFonts w:ascii="宋体" w:hAnsi="宋体"/>
                <w:kern w:val="0"/>
                <w:sz w:val="20"/>
                <w:szCs w:val="21"/>
              </w:rPr>
              <w:t>06-1</w:t>
            </w: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雷洋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rFonts w:ascii="宋体" w:hAnsi="宋体"/>
                <w:kern w:val="0"/>
                <w:sz w:val="20"/>
                <w:szCs w:val="21"/>
              </w:rPr>
              <w:t>06-1</w:t>
            </w:r>
            <w:r w:rsidRPr="00B47B05">
              <w:rPr>
                <w:rFonts w:ascii="宋体" w:hAnsi="宋体"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吕媛媛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鲁华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马春晨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包喆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朱文军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07-4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车成宾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李嘉璐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武智慧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周志强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昭帅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丁文斌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李永强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马学挺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叶前超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张万聪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杨建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宋家强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王志慧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李鹏慧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朱建华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莫雪磊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刘杰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李长艳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田凯军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邢雪峰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乔建龙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孙屺峰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杜少卿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李志勇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刘小庆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李威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07-3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马正元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刘佩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47B05">
              <w:rPr>
                <w:kern w:val="0"/>
                <w:sz w:val="20"/>
                <w:szCs w:val="21"/>
              </w:rPr>
              <w:t>07-2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司海东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  <w:tr w:rsidR="00166C12" w:rsidTr="00B47B05">
        <w:trPr>
          <w:jc w:val="center"/>
        </w:trPr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47B05">
              <w:rPr>
                <w:kern w:val="0"/>
                <w:sz w:val="20"/>
                <w:szCs w:val="21"/>
              </w:rPr>
              <w:t>07-1</w:t>
            </w:r>
            <w:r w:rsidRPr="00B47B05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  <w:szCs w:val="21"/>
              </w:rPr>
            </w:pPr>
            <w:r w:rsidRPr="00B47B05">
              <w:rPr>
                <w:rFonts w:hint="eastAsia"/>
                <w:kern w:val="0"/>
                <w:sz w:val="20"/>
                <w:szCs w:val="21"/>
              </w:rPr>
              <w:t>张培</w:t>
            </w:r>
          </w:p>
        </w:tc>
        <w:tc>
          <w:tcPr>
            <w:tcW w:w="2131" w:type="dxa"/>
          </w:tcPr>
          <w:p w:rsidR="00166C12" w:rsidRPr="00B47B05" w:rsidRDefault="00166C12" w:rsidP="00B47B05">
            <w:pPr>
              <w:jc w:val="center"/>
              <w:rPr>
                <w:kern w:val="0"/>
                <w:sz w:val="20"/>
              </w:rPr>
            </w:pPr>
            <w:r w:rsidRPr="00B47B05">
              <w:rPr>
                <w:rFonts w:hint="eastAsia"/>
                <w:kern w:val="0"/>
                <w:sz w:val="20"/>
              </w:rPr>
              <w:t>参与者</w:t>
            </w:r>
          </w:p>
        </w:tc>
        <w:tc>
          <w:tcPr>
            <w:tcW w:w="2131" w:type="dxa"/>
          </w:tcPr>
          <w:p w:rsidR="00166C12" w:rsidRDefault="00166C12" w:rsidP="00407F91">
            <w:pPr>
              <w:jc w:val="center"/>
            </w:pPr>
            <w:r w:rsidRPr="004B1A8D">
              <w:rPr>
                <w:kern w:val="0"/>
                <w:sz w:val="20"/>
                <w:szCs w:val="21"/>
              </w:rPr>
              <w:t>0.5</w:t>
            </w:r>
          </w:p>
        </w:tc>
      </w:tr>
    </w:tbl>
    <w:p w:rsidR="00166C12" w:rsidRDefault="00166C12" w:rsidP="00683966">
      <w:pPr>
        <w:jc w:val="center"/>
      </w:pPr>
    </w:p>
    <w:p w:rsidR="00166C12" w:rsidRDefault="00166C12" w:rsidP="00683966">
      <w:pPr>
        <w:jc w:val="center"/>
      </w:pPr>
    </w:p>
    <w:p w:rsidR="00166C12" w:rsidRDefault="00166C12" w:rsidP="00683966">
      <w:pPr>
        <w:jc w:val="center"/>
      </w:pPr>
    </w:p>
    <w:p w:rsidR="00166C12" w:rsidRDefault="00166C12"/>
    <w:sectPr w:rsidR="00166C12" w:rsidSect="00F22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C12" w:rsidRDefault="00166C12" w:rsidP="00683966">
      <w:r>
        <w:separator/>
      </w:r>
    </w:p>
  </w:endnote>
  <w:endnote w:type="continuationSeparator" w:id="1">
    <w:p w:rsidR="00166C12" w:rsidRDefault="00166C12" w:rsidP="00683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C12" w:rsidRDefault="00166C12" w:rsidP="00683966">
      <w:r>
        <w:separator/>
      </w:r>
    </w:p>
  </w:footnote>
  <w:footnote w:type="continuationSeparator" w:id="1">
    <w:p w:rsidR="00166C12" w:rsidRDefault="00166C12" w:rsidP="006839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966"/>
    <w:rsid w:val="00063E21"/>
    <w:rsid w:val="00166C12"/>
    <w:rsid w:val="00407F91"/>
    <w:rsid w:val="004615AB"/>
    <w:rsid w:val="004B1A8D"/>
    <w:rsid w:val="00683966"/>
    <w:rsid w:val="00B47B05"/>
    <w:rsid w:val="00F2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96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3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39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396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3966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83966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8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133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2008-09-14T02:35:00Z</dcterms:created>
  <dcterms:modified xsi:type="dcterms:W3CDTF">2008-09-17T12:54:00Z</dcterms:modified>
</cp:coreProperties>
</file>