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95" w:rsidRDefault="00142295" w:rsidP="00086D3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第五届象棋大赛加分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0"/>
        <w:gridCol w:w="2130"/>
        <w:gridCol w:w="2131"/>
        <w:gridCol w:w="2131"/>
      </w:tblGrid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班级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加分原因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建议加分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测控</w:t>
            </w:r>
            <w:r w:rsidRPr="00B54EBF">
              <w:rPr>
                <w:kern w:val="0"/>
                <w:sz w:val="20"/>
                <w:szCs w:val="20"/>
              </w:rPr>
              <w:t>3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曹钢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第一名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测控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杜少卿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第二名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测控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刘志国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第三名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测控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田凯军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第三名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自动化</w:t>
            </w:r>
            <w:r w:rsidRPr="00B54EBF">
              <w:rPr>
                <w:kern w:val="0"/>
                <w:sz w:val="20"/>
                <w:szCs w:val="20"/>
              </w:rPr>
              <w:t>4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刘天平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优秀奖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通信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胡俊杰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优秀奖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自动化</w:t>
            </w:r>
            <w:r w:rsidRPr="00B54EBF">
              <w:rPr>
                <w:kern w:val="0"/>
                <w:sz w:val="20"/>
                <w:szCs w:val="20"/>
              </w:rPr>
              <w:t>3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苏广成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优秀奖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07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自动化</w:t>
            </w:r>
            <w:r w:rsidRPr="00B54EBF">
              <w:rPr>
                <w:kern w:val="0"/>
                <w:sz w:val="20"/>
                <w:szCs w:val="20"/>
              </w:rPr>
              <w:t>1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侯金龙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优秀奖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05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自动化</w:t>
            </w:r>
            <w:r w:rsidRPr="00B54EBF">
              <w:rPr>
                <w:kern w:val="0"/>
                <w:sz w:val="20"/>
                <w:szCs w:val="20"/>
              </w:rPr>
              <w:t>4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赵宇明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05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通信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于世杰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Default="00142295" w:rsidP="004020C3">
            <w:pPr>
              <w:jc w:val="center"/>
            </w:pPr>
            <w:r w:rsidRPr="00120404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05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信息</w:t>
            </w:r>
            <w:r w:rsidRPr="00B54EBF">
              <w:rPr>
                <w:kern w:val="0"/>
                <w:sz w:val="20"/>
                <w:szCs w:val="20"/>
              </w:rPr>
              <w:t>1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rFonts w:ascii="宋体" w:cs="Arial"/>
                <w:kern w:val="0"/>
                <w:sz w:val="24"/>
              </w:rPr>
            </w:pPr>
            <w:r w:rsidRPr="00B54EBF">
              <w:rPr>
                <w:rFonts w:cs="Arial" w:hint="eastAsia"/>
                <w:kern w:val="0"/>
                <w:sz w:val="20"/>
              </w:rPr>
              <w:t>雷小蕾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Default="00142295" w:rsidP="004020C3">
            <w:pPr>
              <w:jc w:val="center"/>
            </w:pPr>
            <w:r w:rsidRPr="00120404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06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通信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闫福川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Default="00142295" w:rsidP="004020C3">
            <w:pPr>
              <w:jc w:val="center"/>
            </w:pPr>
            <w:r w:rsidRPr="00120404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06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通信</w:t>
            </w:r>
            <w:r w:rsidRPr="00B54EBF">
              <w:rPr>
                <w:kern w:val="0"/>
                <w:sz w:val="20"/>
                <w:szCs w:val="20"/>
              </w:rPr>
              <w:t>2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刘培超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Default="00142295" w:rsidP="004020C3">
            <w:pPr>
              <w:jc w:val="center"/>
            </w:pPr>
            <w:r w:rsidRPr="00120404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06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通信</w:t>
            </w:r>
            <w:r w:rsidRPr="00B54EBF">
              <w:rPr>
                <w:kern w:val="0"/>
                <w:sz w:val="20"/>
                <w:szCs w:val="20"/>
              </w:rPr>
              <w:t>1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刘晨伟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Default="00142295" w:rsidP="004020C3">
            <w:pPr>
              <w:jc w:val="center"/>
            </w:pPr>
            <w:r w:rsidRPr="00120404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kern w:val="0"/>
                <w:sz w:val="20"/>
                <w:szCs w:val="20"/>
              </w:rPr>
              <w:t>06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自动化</w:t>
            </w:r>
            <w:r w:rsidRPr="00B54EBF">
              <w:rPr>
                <w:kern w:val="0"/>
                <w:sz w:val="20"/>
                <w:szCs w:val="20"/>
              </w:rPr>
              <w:t>1</w:t>
            </w:r>
            <w:r w:rsidRPr="00B54EBF">
              <w:rPr>
                <w:rFonts w:hint="eastAsia"/>
                <w:kern w:val="0"/>
                <w:sz w:val="20"/>
                <w:szCs w:val="20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张海军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0"/>
              </w:rPr>
              <w:t>特邀嘉宾</w:t>
            </w:r>
          </w:p>
        </w:tc>
        <w:tc>
          <w:tcPr>
            <w:tcW w:w="2131" w:type="dxa"/>
          </w:tcPr>
          <w:p w:rsidR="00142295" w:rsidRDefault="00142295" w:rsidP="004020C3">
            <w:pPr>
              <w:jc w:val="center"/>
            </w:pPr>
            <w:r w:rsidRPr="00120404">
              <w:rPr>
                <w:kern w:val="0"/>
                <w:sz w:val="20"/>
                <w:szCs w:val="20"/>
              </w:rPr>
              <w:t>0.5</w:t>
            </w:r>
          </w:p>
        </w:tc>
      </w:tr>
    </w:tbl>
    <w:p w:rsidR="00142295" w:rsidRDefault="00142295" w:rsidP="00086D37">
      <w:pPr>
        <w:rPr>
          <w:b/>
          <w:sz w:val="20"/>
          <w:szCs w:val="20"/>
        </w:rPr>
      </w:pPr>
    </w:p>
    <w:p w:rsidR="00142295" w:rsidRPr="00086D37" w:rsidRDefault="00142295" w:rsidP="00086D37">
      <w:pPr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2130"/>
        <w:gridCol w:w="2131"/>
        <w:gridCol w:w="2131"/>
      </w:tblGrid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班级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姓名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加分原因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建议加分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05-2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李阳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组织者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信息</w:t>
            </w:r>
            <w:r w:rsidRPr="00B54EBF">
              <w:rPr>
                <w:kern w:val="0"/>
                <w:sz w:val="20"/>
                <w:szCs w:val="21"/>
              </w:rPr>
              <w:t>06-1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张鹏飞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信息</w:t>
            </w:r>
            <w:r w:rsidRPr="00B54EBF">
              <w:rPr>
                <w:kern w:val="0"/>
                <w:sz w:val="20"/>
                <w:szCs w:val="21"/>
              </w:rPr>
              <w:t>06-1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季桂峰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ascii="宋体" w:hAnsi="宋体"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rFonts w:ascii="宋体" w:hAnsi="宋体"/>
                <w:kern w:val="0"/>
                <w:sz w:val="20"/>
                <w:szCs w:val="21"/>
              </w:rPr>
              <w:t>06-1</w:t>
            </w:r>
            <w:r w:rsidRPr="00B54EBF">
              <w:rPr>
                <w:rFonts w:ascii="宋体" w:hAnsi="宋体"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雷洋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ascii="宋体" w:hAnsi="宋体"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rFonts w:ascii="宋体" w:hAnsi="宋体"/>
                <w:kern w:val="0"/>
                <w:sz w:val="20"/>
                <w:szCs w:val="21"/>
              </w:rPr>
              <w:t>06-1</w:t>
            </w:r>
            <w:r w:rsidRPr="00B54EBF">
              <w:rPr>
                <w:rFonts w:ascii="宋体" w:hAnsi="宋体"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吕媛媛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负责人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鲁华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马春晨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包喆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朱文军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07-4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车成宾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李嘉璐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武智慧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周志强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昭帅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丁文斌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李永强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马学挺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叶前超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张万聪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杨建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自动化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宋家强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王志慧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李鹏慧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朱建华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莫雪磊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刘杰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李长艳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田凯军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邢雪峰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乔建龙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孙屺峰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杜少卿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李志勇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刘小庆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李威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07-3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马正元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54EBF">
              <w:rPr>
                <w:kern w:val="0"/>
                <w:sz w:val="20"/>
                <w:szCs w:val="21"/>
              </w:rPr>
              <w:t>07-2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刘佩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测控</w:t>
            </w:r>
            <w:r w:rsidRPr="00B54EBF">
              <w:rPr>
                <w:kern w:val="0"/>
                <w:sz w:val="20"/>
                <w:szCs w:val="21"/>
              </w:rPr>
              <w:t>07-2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司海东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  <w:tr w:rsidR="00142295" w:rsidTr="00B54EBF">
        <w:trPr>
          <w:jc w:val="center"/>
        </w:trPr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通信</w:t>
            </w:r>
            <w:r w:rsidRPr="00B54EBF">
              <w:rPr>
                <w:kern w:val="0"/>
                <w:sz w:val="20"/>
                <w:szCs w:val="21"/>
              </w:rPr>
              <w:t>07-1</w:t>
            </w:r>
            <w:r w:rsidRPr="00B54EBF">
              <w:rPr>
                <w:rFonts w:hint="eastAsia"/>
                <w:kern w:val="0"/>
                <w:sz w:val="20"/>
                <w:szCs w:val="21"/>
              </w:rPr>
              <w:t>班</w:t>
            </w:r>
          </w:p>
        </w:tc>
        <w:tc>
          <w:tcPr>
            <w:tcW w:w="2130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  <w:szCs w:val="21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张培</w:t>
            </w:r>
          </w:p>
        </w:tc>
        <w:tc>
          <w:tcPr>
            <w:tcW w:w="2131" w:type="dxa"/>
          </w:tcPr>
          <w:p w:rsidR="00142295" w:rsidRPr="00B54EBF" w:rsidRDefault="00142295" w:rsidP="00B54EBF">
            <w:pPr>
              <w:jc w:val="center"/>
              <w:rPr>
                <w:kern w:val="0"/>
                <w:sz w:val="20"/>
              </w:rPr>
            </w:pPr>
            <w:r w:rsidRPr="00B54EBF">
              <w:rPr>
                <w:rFonts w:hint="eastAsia"/>
                <w:kern w:val="0"/>
                <w:sz w:val="20"/>
                <w:szCs w:val="21"/>
              </w:rPr>
              <w:t>参与者</w:t>
            </w:r>
          </w:p>
        </w:tc>
        <w:tc>
          <w:tcPr>
            <w:tcW w:w="2131" w:type="dxa"/>
          </w:tcPr>
          <w:p w:rsidR="00142295" w:rsidRDefault="00142295" w:rsidP="007009E4">
            <w:pPr>
              <w:jc w:val="center"/>
            </w:pPr>
            <w:r w:rsidRPr="006850F2">
              <w:rPr>
                <w:kern w:val="0"/>
                <w:sz w:val="20"/>
                <w:szCs w:val="20"/>
              </w:rPr>
              <w:t>0.5</w:t>
            </w:r>
          </w:p>
        </w:tc>
      </w:tr>
    </w:tbl>
    <w:p w:rsidR="00142295" w:rsidRDefault="00142295" w:rsidP="00086D37"/>
    <w:p w:rsidR="00142295" w:rsidRDefault="00142295"/>
    <w:sectPr w:rsidR="00142295" w:rsidSect="00846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295" w:rsidRDefault="00142295" w:rsidP="00086D37">
      <w:r>
        <w:separator/>
      </w:r>
    </w:p>
  </w:endnote>
  <w:endnote w:type="continuationSeparator" w:id="1">
    <w:p w:rsidR="00142295" w:rsidRDefault="00142295" w:rsidP="00086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295" w:rsidRDefault="00142295" w:rsidP="00086D37">
      <w:r>
        <w:separator/>
      </w:r>
    </w:p>
  </w:footnote>
  <w:footnote w:type="continuationSeparator" w:id="1">
    <w:p w:rsidR="00142295" w:rsidRDefault="00142295" w:rsidP="00086D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D37"/>
    <w:rsid w:val="00071E30"/>
    <w:rsid w:val="00086D37"/>
    <w:rsid w:val="00120404"/>
    <w:rsid w:val="00142295"/>
    <w:rsid w:val="00292D97"/>
    <w:rsid w:val="004020C3"/>
    <w:rsid w:val="004438F2"/>
    <w:rsid w:val="006850F2"/>
    <w:rsid w:val="006B21CF"/>
    <w:rsid w:val="006E3E67"/>
    <w:rsid w:val="007009E4"/>
    <w:rsid w:val="00762719"/>
    <w:rsid w:val="00846415"/>
    <w:rsid w:val="008A795C"/>
    <w:rsid w:val="008D31B7"/>
    <w:rsid w:val="009902C7"/>
    <w:rsid w:val="009D1C74"/>
    <w:rsid w:val="00B54EBF"/>
    <w:rsid w:val="00B8367E"/>
    <w:rsid w:val="00B97328"/>
    <w:rsid w:val="00BC021D"/>
    <w:rsid w:val="00C3713A"/>
    <w:rsid w:val="00CC510E"/>
    <w:rsid w:val="00E95F39"/>
    <w:rsid w:val="00F44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D3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86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6D3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86D3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6D37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086D37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175</Words>
  <Characters>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2008-05-26T14:43:00Z</dcterms:created>
  <dcterms:modified xsi:type="dcterms:W3CDTF">2008-09-17T11:44:00Z</dcterms:modified>
</cp:coreProperties>
</file>